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51C85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 1：</w:t>
      </w:r>
    </w:p>
    <w:p w14:paraId="40AF3746"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科研诚信承诺书</w:t>
      </w:r>
    </w:p>
    <w:p w14:paraId="75E794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本人承诺在从事科学研究的过程中，自觉学习并严格遵守国家有关法律法规、社会公德及学术道德规范，坚守诚信原则，树立诚信品质，恪守科学道德准则，遵守科研活动规范，践行科研诚信要求，秉承求真务实、勇于创新的治学态度和学术精神，成为良好学术风气的维护者、严谨治学的力行者、优良学术道德的传承者，坚决杜绝违背科研诚信行为。</w:t>
      </w:r>
    </w:p>
    <w:p w14:paraId="734FFF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如违背上述承诺，本人自愿承担一切责任，接受相关部门做出的各项处理决定，包括但不限于追回资助及奖励经费，取消一定期限科研项目、人才项目、研究生招生、职称晋升等资格，记入科研失信行为档案以及接受相应的党纪、政纪处理等。 </w:t>
      </w:r>
    </w:p>
    <w:p w14:paraId="09C874F4">
      <w:pPr>
        <w:keepNext w:val="0"/>
        <w:keepLines w:val="0"/>
        <w:widowControl/>
        <w:suppressLineNumbers w:val="0"/>
        <w:jc w:val="righ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66D43927">
      <w:pPr>
        <w:keepNext w:val="0"/>
        <w:keepLines w:val="0"/>
        <w:widowControl/>
        <w:suppressLineNumbers w:val="0"/>
        <w:jc w:val="righ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533BEDEE">
      <w:pPr>
        <w:keepNext w:val="0"/>
        <w:keepLines w:val="0"/>
        <w:widowControl/>
        <w:suppressLineNumbers w:val="0"/>
        <w:jc w:val="righ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bookmarkEnd w:id="0"/>
    </w:p>
    <w:p w14:paraId="2FD3421B">
      <w:pPr>
        <w:keepNext w:val="0"/>
        <w:keepLines w:val="0"/>
        <w:widowControl/>
        <w:suppressLineNumbers w:val="0"/>
        <w:jc w:val="center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承诺人（签字）： </w:t>
      </w:r>
    </w:p>
    <w:p w14:paraId="0FED466C">
      <w:pPr>
        <w:keepNext w:val="0"/>
        <w:keepLines w:val="0"/>
        <w:widowControl/>
        <w:suppressLineNumbers w:val="0"/>
        <w:jc w:val="righ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日</w:t>
      </w:r>
    </w:p>
    <w:p w14:paraId="3A8177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GYxY2FkYWZkYzFjZjY3MTFlZTMyMDFkY2RmZTkifQ=="/>
  </w:docVars>
  <w:rsids>
    <w:rsidRoot w:val="004F5528"/>
    <w:rsid w:val="00014395"/>
    <w:rsid w:val="00024FE5"/>
    <w:rsid w:val="00044431"/>
    <w:rsid w:val="000612A8"/>
    <w:rsid w:val="00072179"/>
    <w:rsid w:val="00097CEF"/>
    <w:rsid w:val="000A7D78"/>
    <w:rsid w:val="000E0877"/>
    <w:rsid w:val="001069C3"/>
    <w:rsid w:val="001119CB"/>
    <w:rsid w:val="00121DD8"/>
    <w:rsid w:val="00122882"/>
    <w:rsid w:val="00144D7F"/>
    <w:rsid w:val="001C4474"/>
    <w:rsid w:val="001E4D8F"/>
    <w:rsid w:val="001E705A"/>
    <w:rsid w:val="001F3AF6"/>
    <w:rsid w:val="001F5C1F"/>
    <w:rsid w:val="00204352"/>
    <w:rsid w:val="002222FE"/>
    <w:rsid w:val="002457A9"/>
    <w:rsid w:val="002838D6"/>
    <w:rsid w:val="00301801"/>
    <w:rsid w:val="003269A8"/>
    <w:rsid w:val="00333275"/>
    <w:rsid w:val="00342F0E"/>
    <w:rsid w:val="00346195"/>
    <w:rsid w:val="00360F1A"/>
    <w:rsid w:val="00363EFE"/>
    <w:rsid w:val="00376070"/>
    <w:rsid w:val="00386041"/>
    <w:rsid w:val="003B5555"/>
    <w:rsid w:val="003C20D7"/>
    <w:rsid w:val="003D06D6"/>
    <w:rsid w:val="004265BE"/>
    <w:rsid w:val="00431F68"/>
    <w:rsid w:val="004573EC"/>
    <w:rsid w:val="00463067"/>
    <w:rsid w:val="00480CDD"/>
    <w:rsid w:val="00496EF6"/>
    <w:rsid w:val="004A75FE"/>
    <w:rsid w:val="004B27B9"/>
    <w:rsid w:val="004D29B5"/>
    <w:rsid w:val="004F5528"/>
    <w:rsid w:val="00505439"/>
    <w:rsid w:val="0051456C"/>
    <w:rsid w:val="00517356"/>
    <w:rsid w:val="00517F5F"/>
    <w:rsid w:val="005304B6"/>
    <w:rsid w:val="00531079"/>
    <w:rsid w:val="00532C08"/>
    <w:rsid w:val="00562959"/>
    <w:rsid w:val="005653E1"/>
    <w:rsid w:val="00570750"/>
    <w:rsid w:val="0058714B"/>
    <w:rsid w:val="005877F2"/>
    <w:rsid w:val="005A3921"/>
    <w:rsid w:val="005D45F0"/>
    <w:rsid w:val="005E1F8E"/>
    <w:rsid w:val="00600F49"/>
    <w:rsid w:val="006054F7"/>
    <w:rsid w:val="00626B43"/>
    <w:rsid w:val="00653EF9"/>
    <w:rsid w:val="00661318"/>
    <w:rsid w:val="00682DEE"/>
    <w:rsid w:val="006A47EE"/>
    <w:rsid w:val="006E10BA"/>
    <w:rsid w:val="006E29EF"/>
    <w:rsid w:val="007053CC"/>
    <w:rsid w:val="0070773A"/>
    <w:rsid w:val="0072152B"/>
    <w:rsid w:val="00752FFC"/>
    <w:rsid w:val="0075345F"/>
    <w:rsid w:val="00787B34"/>
    <w:rsid w:val="007A3DBA"/>
    <w:rsid w:val="007C0025"/>
    <w:rsid w:val="007D77B3"/>
    <w:rsid w:val="007E09DF"/>
    <w:rsid w:val="007E5F71"/>
    <w:rsid w:val="008331F1"/>
    <w:rsid w:val="00837AEC"/>
    <w:rsid w:val="008459A7"/>
    <w:rsid w:val="00862DF8"/>
    <w:rsid w:val="008A2C3F"/>
    <w:rsid w:val="008A52FD"/>
    <w:rsid w:val="008B701C"/>
    <w:rsid w:val="008C28D7"/>
    <w:rsid w:val="008E1CB9"/>
    <w:rsid w:val="00956F6C"/>
    <w:rsid w:val="009640D7"/>
    <w:rsid w:val="00973BF4"/>
    <w:rsid w:val="009916D3"/>
    <w:rsid w:val="00994ACE"/>
    <w:rsid w:val="00995686"/>
    <w:rsid w:val="009A53DA"/>
    <w:rsid w:val="009E31F7"/>
    <w:rsid w:val="00A03D3B"/>
    <w:rsid w:val="00A13110"/>
    <w:rsid w:val="00A32603"/>
    <w:rsid w:val="00A46455"/>
    <w:rsid w:val="00A9155F"/>
    <w:rsid w:val="00A96BA5"/>
    <w:rsid w:val="00AD4F58"/>
    <w:rsid w:val="00AD6C3C"/>
    <w:rsid w:val="00AF6E16"/>
    <w:rsid w:val="00B02B10"/>
    <w:rsid w:val="00B359C0"/>
    <w:rsid w:val="00B44249"/>
    <w:rsid w:val="00B53FD8"/>
    <w:rsid w:val="00B66DB8"/>
    <w:rsid w:val="00B83F96"/>
    <w:rsid w:val="00BA2F79"/>
    <w:rsid w:val="00BA705E"/>
    <w:rsid w:val="00BB6C39"/>
    <w:rsid w:val="00BD5830"/>
    <w:rsid w:val="00BF0C3A"/>
    <w:rsid w:val="00C57A9A"/>
    <w:rsid w:val="00C779EF"/>
    <w:rsid w:val="00C80226"/>
    <w:rsid w:val="00C82972"/>
    <w:rsid w:val="00C85E3D"/>
    <w:rsid w:val="00C96D9D"/>
    <w:rsid w:val="00CA65CF"/>
    <w:rsid w:val="00CA73E2"/>
    <w:rsid w:val="00CA7AEA"/>
    <w:rsid w:val="00CF0249"/>
    <w:rsid w:val="00D62348"/>
    <w:rsid w:val="00D9586F"/>
    <w:rsid w:val="00DB5BCE"/>
    <w:rsid w:val="00DD2050"/>
    <w:rsid w:val="00DF5777"/>
    <w:rsid w:val="00E2614B"/>
    <w:rsid w:val="00E403DE"/>
    <w:rsid w:val="00E44728"/>
    <w:rsid w:val="00E67414"/>
    <w:rsid w:val="00EA4E33"/>
    <w:rsid w:val="00ED1F84"/>
    <w:rsid w:val="00EE0C55"/>
    <w:rsid w:val="00EE1A2D"/>
    <w:rsid w:val="00F22797"/>
    <w:rsid w:val="00F80AA1"/>
    <w:rsid w:val="00F84B2C"/>
    <w:rsid w:val="00FF68A8"/>
    <w:rsid w:val="06563FCE"/>
    <w:rsid w:val="06693D01"/>
    <w:rsid w:val="0F704E69"/>
    <w:rsid w:val="14BE16BC"/>
    <w:rsid w:val="1F5E41C7"/>
    <w:rsid w:val="263E265D"/>
    <w:rsid w:val="293A58B4"/>
    <w:rsid w:val="2BA56CDA"/>
    <w:rsid w:val="35215623"/>
    <w:rsid w:val="420F2CA7"/>
    <w:rsid w:val="429408BF"/>
    <w:rsid w:val="43560B8E"/>
    <w:rsid w:val="43F3462F"/>
    <w:rsid w:val="44F3065E"/>
    <w:rsid w:val="459040FF"/>
    <w:rsid w:val="59A36719"/>
    <w:rsid w:val="5C0D1BAE"/>
    <w:rsid w:val="62F20BDC"/>
    <w:rsid w:val="692F7608"/>
    <w:rsid w:val="69F47012"/>
    <w:rsid w:val="78C5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Balloon Text Char"/>
    <w:basedOn w:val="6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ahut</Company>
  <Pages>1</Pages>
  <Words>284</Words>
  <Characters>284</Characters>
  <Lines>0</Lines>
  <Paragraphs>0</Paragraphs>
  <TotalTime>6</TotalTime>
  <ScaleCrop>false</ScaleCrop>
  <LinksUpToDate>false</LinksUpToDate>
  <CharactersWithSpaces>313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2020-06-05T10:02:00Z</dcterms:created>
  <dc:creator>NTKO</dc:creator>
  <cp:lastModifiedBy>我爱我家</cp:lastModifiedBy>
  <cp:lastPrinted>2022-10-04T07:58:00Z</cp:lastPrinted>
  <dcterms:modified xsi:type="dcterms:W3CDTF">2026-04-20T03:07:35Z</dcterms:modified>
  <dc:title>科研诚信承诺书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730DBE92FF9D4381B25ED6F468EB9669</vt:lpwstr>
  </property>
  <property fmtid="{D5CDD505-2E9C-101B-9397-08002B2CF9AE}" pid="4" name="KSOTemplateDocerSaveRecord">
    <vt:lpwstr>eyJoZGlkIjoiMmVjZTQ1MjBhZjk0OTY5YmQ3ZDNkZjE0NzFkOGQzNmYiLCJ1c2VySWQiOiIzNDQ2MTg4NDUifQ==</vt:lpwstr>
  </property>
</Properties>
</file>